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0323D0" w14:textId="27253789" w:rsidR="00C9335E" w:rsidRDefault="00C9335E" w:rsidP="00C9335E">
      <w:pPr>
        <w:pStyle w:val="Heading1"/>
        <w:spacing w:after="0"/>
        <w:contextualSpacing/>
      </w:pPr>
      <w:r>
        <w:t>6.1: Other Animals Reading</w:t>
      </w:r>
    </w:p>
    <w:p w14:paraId="5CD25E93" w14:textId="0881D67B" w:rsidR="00DA553D" w:rsidRDefault="00DA553D" w:rsidP="00C9335E">
      <w:pPr>
        <w:pStyle w:val="Heading1"/>
        <w:spacing w:after="0"/>
        <w:contextualSpacing/>
      </w:pPr>
      <w:r>
        <w:t>Salmon and Breathing in the Water</w:t>
      </w:r>
    </w:p>
    <w:p w14:paraId="02848084" w14:textId="4181E52E" w:rsidR="00790720" w:rsidRDefault="00777BD4" w:rsidP="00DA553D">
      <w:pPr>
        <w:pStyle w:val="Heading2"/>
      </w:pPr>
      <w:r w:rsidRPr="00777BD4">
        <w:t xml:space="preserve">How Do Salmon Cells Get Oxygen If </w:t>
      </w:r>
      <w:r w:rsidR="00821BDF">
        <w:t>Salmon</w:t>
      </w:r>
      <w:r w:rsidRPr="00777BD4">
        <w:t xml:space="preserve"> Don’t Breathe Air</w:t>
      </w:r>
      <w:r>
        <w:t>?</w:t>
      </w:r>
    </w:p>
    <w:p w14:paraId="304308EB" w14:textId="77777777" w:rsidR="00777BD4" w:rsidRPr="005242AE" w:rsidRDefault="00777BD4" w:rsidP="00777BD4">
      <w:pPr>
        <w:pStyle w:val="standard"/>
      </w:pPr>
      <w:r w:rsidRPr="005242AE">
        <w:t xml:space="preserve">Salmon are a common fish that are found in the Atlantic Ocean, Pacific Ocean, and the Great Lakes. They are one of the most common types of fish that people eat! They are mostly farmed, but you may be able to find wild caught salmon at your local supermarket. The pinkish orange flesh that they have is from the pigments in their diet of shrimp and krill. Farm raised salmon are given artificial colors to make their flesh pink. </w:t>
      </w:r>
    </w:p>
    <w:p w14:paraId="16B9E55C" w14:textId="77777777" w:rsidR="00777BD4" w:rsidRPr="005242AE" w:rsidRDefault="00777BD4" w:rsidP="00777BD4">
      <w:pPr>
        <w:pStyle w:val="standard"/>
      </w:pPr>
      <w:r w:rsidRPr="005242AE">
        <w:t xml:space="preserve">Another interesting thing about salmon is that they don’t spend their whole life in the ocean. This is called anadromy. They are born in rivers, travel to open bodies of water to live their juvenile and adult life, and then return to the same river they were born in to spawn. </w:t>
      </w:r>
    </w:p>
    <w:p w14:paraId="3433BC75" w14:textId="69D81A9D" w:rsidR="00515ACD" w:rsidRDefault="00777BD4" w:rsidP="00777BD4">
      <w:pPr>
        <w:pStyle w:val="standard"/>
      </w:pPr>
      <w:r w:rsidRPr="005242AE">
        <w:t>Another interesting thing about salmon, and fish in general is that</w:t>
      </w:r>
      <w:r w:rsidR="0084265F">
        <w:t xml:space="preserve"> they</w:t>
      </w:r>
      <w:r w:rsidRPr="005242AE">
        <w:t xml:space="preserve"> can breathe underwater! </w:t>
      </w:r>
      <w:r w:rsidR="00515ACD">
        <w:t>How is it that fish can breathe underwater while mammals like people drown?</w:t>
      </w:r>
    </w:p>
    <w:p w14:paraId="2281E47C" w14:textId="579E0A6D" w:rsidR="00515ACD" w:rsidRDefault="00515ACD" w:rsidP="00777BD4">
      <w:pPr>
        <w:pStyle w:val="standard"/>
      </w:pPr>
      <w:r>
        <w:t>It might seem that fish have plenty of oxygen, since water is H</w:t>
      </w:r>
      <w:r w:rsidRPr="00515ACD">
        <w:rPr>
          <w:vertAlign w:val="subscript"/>
        </w:rPr>
        <w:t>2</w:t>
      </w:r>
      <w:r>
        <w:t>O.  But fish can’t use the oxygen in H</w:t>
      </w:r>
      <w:r w:rsidRPr="00515ACD">
        <w:rPr>
          <w:vertAlign w:val="subscript"/>
        </w:rPr>
        <w:t>2</w:t>
      </w:r>
      <w:r>
        <w:t>O molecules for cellular respiration.  They need oxygen gas molecules—O</w:t>
      </w:r>
      <w:r w:rsidRPr="00515ACD">
        <w:rPr>
          <w:vertAlign w:val="subscript"/>
        </w:rPr>
        <w:t>2</w:t>
      </w:r>
      <w:r>
        <w:t>.  Fish can get O</w:t>
      </w:r>
      <w:r w:rsidRPr="00515ACD">
        <w:rPr>
          <w:vertAlign w:val="subscript"/>
        </w:rPr>
        <w:t>2</w:t>
      </w:r>
      <w:r>
        <w:t xml:space="preserve"> because the water in streams, lakes, and the ocean has dissolved gases from the air—including O</w:t>
      </w:r>
      <w:r w:rsidRPr="00515ACD">
        <w:rPr>
          <w:vertAlign w:val="subscript"/>
        </w:rPr>
        <w:t>2</w:t>
      </w:r>
      <w:r>
        <w:t>, N</w:t>
      </w:r>
      <w:r w:rsidRPr="00515ACD">
        <w:rPr>
          <w:vertAlign w:val="subscript"/>
        </w:rPr>
        <w:t>2</w:t>
      </w:r>
      <w:r>
        <w:t>, and CO</w:t>
      </w:r>
      <w:r w:rsidRPr="00515ACD">
        <w:rPr>
          <w:vertAlign w:val="subscript"/>
        </w:rPr>
        <w:t>2</w:t>
      </w:r>
      <w:r>
        <w:t>.  The dissolved O</w:t>
      </w:r>
      <w:r w:rsidRPr="00515ACD">
        <w:rPr>
          <w:vertAlign w:val="subscript"/>
        </w:rPr>
        <w:t>2</w:t>
      </w:r>
      <w:r>
        <w:t xml:space="preserve"> is what fish need for cellular respiration. </w:t>
      </w:r>
    </w:p>
    <w:p w14:paraId="74A0B78F" w14:textId="28EFDE94" w:rsidR="00777BD4" w:rsidRDefault="00515ACD" w:rsidP="00777BD4">
      <w:pPr>
        <w:pStyle w:val="standard"/>
      </w:pPr>
      <w:r>
        <w:t xml:space="preserve">But fish are different from birds, mammals, and reptiles </w:t>
      </w:r>
      <w:r w:rsidR="00933164">
        <w:t xml:space="preserve">in that they don’t have lungs. </w:t>
      </w:r>
      <w:r w:rsidR="00777BD4" w:rsidRPr="005242AE">
        <w:t xml:space="preserve">How do fish get oxygen if they don’t </w:t>
      </w:r>
      <w:r>
        <w:t>have lungs</w:t>
      </w:r>
      <w:r w:rsidR="00777BD4" w:rsidRPr="005242AE">
        <w:t xml:space="preserve">? The answer is their gills! Gills are organs in fish that are full of blood vessels. A fish “breathes” in water through its mouth, and this water passes over the gills. Dissolved oxygen that is in the water moves into the blood and travels to the fish’s cells. </w:t>
      </w:r>
      <w:r w:rsidR="00933164">
        <w:t>You can trace the path of O</w:t>
      </w:r>
      <w:r w:rsidR="00933164" w:rsidRPr="00933164">
        <w:rPr>
          <w:vertAlign w:val="subscript"/>
        </w:rPr>
        <w:t>2</w:t>
      </w:r>
      <w:r w:rsidR="00933164">
        <w:t xml:space="preserve"> and CO</w:t>
      </w:r>
      <w:r w:rsidR="00933164" w:rsidRPr="00933164">
        <w:rPr>
          <w:vertAlign w:val="subscript"/>
        </w:rPr>
        <w:t>2</w:t>
      </w:r>
      <w:r w:rsidR="00933164">
        <w:t xml:space="preserve"> in the illustration below.</w:t>
      </w:r>
    </w:p>
    <w:p w14:paraId="54AEF18B" w14:textId="0F328CA4" w:rsidR="00323A39" w:rsidRDefault="009E2A5B" w:rsidP="00323A39">
      <w:pPr>
        <w:pStyle w:val="standard"/>
        <w:ind w:firstLine="0"/>
        <w:jc w:val="center"/>
      </w:pPr>
      <w:r>
        <w:rPr>
          <w:noProof/>
        </w:rPr>
        <w:drawing>
          <wp:inline distT="0" distB="0" distL="0" distR="0" wp14:anchorId="4ECFE85B" wp14:editId="0D9C973F">
            <wp:extent cx="4150190" cy="287320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Animals%20Lesson%206/Salmon/JPG/CarbonTIME_Lesson6_Fig15_SalmonGillsRBCs_KMojica.jp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4150190" cy="2873208"/>
                    </a:xfrm>
                    <a:prstGeom prst="rect">
                      <a:avLst/>
                    </a:prstGeom>
                    <a:noFill/>
                    <a:ln>
                      <a:noFill/>
                    </a:ln>
                  </pic:spPr>
                </pic:pic>
              </a:graphicData>
            </a:graphic>
          </wp:inline>
        </w:drawing>
      </w:r>
    </w:p>
    <w:p w14:paraId="028CC1F7" w14:textId="77777777" w:rsidR="00EA40EF" w:rsidRPr="00590712" w:rsidRDefault="00EA40EF" w:rsidP="00EA40EF">
      <w:pPr>
        <w:pStyle w:val="Heading2"/>
      </w:pPr>
      <w:r w:rsidRPr="00590712">
        <w:t>How Do</w:t>
      </w:r>
      <w:r>
        <w:t xml:space="preserve"> Salmon </w:t>
      </w:r>
      <w:r w:rsidRPr="00590712">
        <w:t>Live and Grow?</w:t>
      </w:r>
    </w:p>
    <w:p w14:paraId="6CF9E224" w14:textId="386B558C" w:rsidR="00EA40EF" w:rsidRPr="00590712" w:rsidRDefault="00EA40EF" w:rsidP="00EA40EF">
      <w:pPr>
        <w:pStyle w:val="standard"/>
      </w:pPr>
      <w:r w:rsidRPr="00590712">
        <w:t xml:space="preserve">Like other </w:t>
      </w:r>
      <w:r w:rsidR="00BD5909">
        <w:t>animals</w:t>
      </w:r>
      <w:r w:rsidR="004B47CD">
        <w:t>,</w:t>
      </w:r>
      <w:r w:rsidR="00BD5909">
        <w:t xml:space="preserve"> salmon eat and digest food that contains large organic molecules</w:t>
      </w:r>
      <w:r w:rsidR="00DA553D">
        <w:t>.  Salmon mostly eat smaller fish and invertebrate animals.  They use this food and oxygen from their gills</w:t>
      </w:r>
      <w:r w:rsidRPr="00590712">
        <w:t xml:space="preserve"> to live</w:t>
      </w:r>
      <w:r w:rsidR="00DA553D">
        <w:t>, move,</w:t>
      </w:r>
      <w:r w:rsidRPr="00590712">
        <w:t xml:space="preserve"> and grow.  We can explain how </w:t>
      </w:r>
      <w:r>
        <w:t xml:space="preserve">a </w:t>
      </w:r>
      <w:r w:rsidR="00BD5909">
        <w:t>salmon</w:t>
      </w:r>
      <w:r w:rsidRPr="00590712">
        <w:t xml:space="preserve"> does this in four steps.</w:t>
      </w:r>
    </w:p>
    <w:p w14:paraId="7DAA0645" w14:textId="77777777" w:rsidR="008B7A94" w:rsidRDefault="00EA40EF" w:rsidP="002A54C3">
      <w:pPr>
        <w:pStyle w:val="standard"/>
      </w:pPr>
      <w:r w:rsidRPr="008D4619">
        <w:rPr>
          <w:b/>
        </w:rPr>
        <w:lastRenderedPageBreak/>
        <w:t xml:space="preserve">Step 1: </w:t>
      </w:r>
      <w:r w:rsidR="00BD5909">
        <w:rPr>
          <w:b/>
        </w:rPr>
        <w:t>Salmon make the large organic molecules in food into small organic molecules through the process of digestion</w:t>
      </w:r>
      <w:r w:rsidRPr="008D4619">
        <w:rPr>
          <w:b/>
        </w:rPr>
        <w:t xml:space="preserve">. </w:t>
      </w:r>
      <w:r w:rsidRPr="00590712">
        <w:t xml:space="preserve"> </w:t>
      </w:r>
      <w:r w:rsidR="00147845">
        <w:t xml:space="preserve">Salmon are like cows and humans in that they have a digestive system with intestines </w:t>
      </w:r>
      <w:r w:rsidR="008B7A94">
        <w:t xml:space="preserve">containing enzymes that break the large organic molecules in their food—mostly fats and proteins—into small organic molecules that can leave the intestine.  </w:t>
      </w:r>
    </w:p>
    <w:p w14:paraId="49656EE0" w14:textId="16B790A8" w:rsidR="002A54C3" w:rsidRPr="00590712" w:rsidRDefault="008B7A94" w:rsidP="002A54C3">
      <w:pPr>
        <w:pStyle w:val="standard"/>
      </w:pPr>
      <w:r>
        <w:t>Then the salmon’s blood carries those small organic molecules to all the cells in the salmon’s body, as you can see in the drawing below.</w:t>
      </w:r>
    </w:p>
    <w:p w14:paraId="62464BF1" w14:textId="4BAF831E" w:rsidR="009E2A5B" w:rsidRDefault="009E2A5B" w:rsidP="009E2A5B">
      <w:pPr>
        <w:rPr>
          <w:noProof/>
        </w:rPr>
      </w:pPr>
      <w:r w:rsidRPr="009E2A5B">
        <w:rPr>
          <w:b/>
          <w:noProof/>
        </w:rPr>
        <w:drawing>
          <wp:anchor distT="0" distB="0" distL="114300" distR="114300" simplePos="0" relativeHeight="251658240" behindDoc="0" locked="0" layoutInCell="1" allowOverlap="1" wp14:anchorId="4613043D" wp14:editId="2B989FD1">
            <wp:simplePos x="0" y="0"/>
            <wp:positionH relativeFrom="column">
              <wp:posOffset>1905</wp:posOffset>
            </wp:positionH>
            <wp:positionV relativeFrom="paragraph">
              <wp:posOffset>1270</wp:posOffset>
            </wp:positionV>
            <wp:extent cx="4351655" cy="3263900"/>
            <wp:effectExtent l="0" t="0" r="0" b="12700"/>
            <wp:wrapTight wrapText="bothSides">
              <wp:wrapPolygon edited="0">
                <wp:start x="0" y="0"/>
                <wp:lineTo x="0" y="21516"/>
                <wp:lineTo x="21433" y="21516"/>
                <wp:lineTo x="2143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2%20Media%20and%20Images/Figures%20by%20K.%20Mojica/Animals%20Lesson%206/Salmon/JPG/CarbonTIME_Lesson6_Fig14_SalmonIntestineCellsRBCs_KMojica.jp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4351655" cy="3263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538E18" w14:textId="77777777" w:rsidR="009E2A5B" w:rsidRDefault="009E2A5B" w:rsidP="009E2A5B">
      <w:pPr>
        <w:rPr>
          <w:noProof/>
        </w:rPr>
      </w:pPr>
      <w:bookmarkStart w:id="0" w:name="_GoBack"/>
      <w:bookmarkEnd w:id="0"/>
    </w:p>
    <w:p w14:paraId="39CF21BE" w14:textId="77777777" w:rsidR="009E2A5B" w:rsidRDefault="009E2A5B" w:rsidP="00323A39">
      <w:pPr>
        <w:jc w:val="center"/>
      </w:pPr>
    </w:p>
    <w:p w14:paraId="46FC142A" w14:textId="77777777" w:rsidR="009E2A5B" w:rsidRDefault="009E2A5B" w:rsidP="00E33A94">
      <w:pPr>
        <w:pStyle w:val="standard"/>
        <w:rPr>
          <w:b/>
        </w:rPr>
      </w:pPr>
    </w:p>
    <w:p w14:paraId="4F9E6E0B" w14:textId="77777777" w:rsidR="009E2A5B" w:rsidRDefault="009E2A5B" w:rsidP="00E33A94">
      <w:pPr>
        <w:pStyle w:val="standard"/>
        <w:rPr>
          <w:b/>
        </w:rPr>
      </w:pPr>
    </w:p>
    <w:p w14:paraId="0BF06D39" w14:textId="77777777" w:rsidR="009E2A5B" w:rsidRDefault="009E2A5B" w:rsidP="00E33A94">
      <w:pPr>
        <w:pStyle w:val="standard"/>
        <w:rPr>
          <w:b/>
        </w:rPr>
      </w:pPr>
    </w:p>
    <w:p w14:paraId="219AD34A" w14:textId="77777777" w:rsidR="009E2A5B" w:rsidRDefault="009E2A5B" w:rsidP="00E33A94">
      <w:pPr>
        <w:pStyle w:val="standard"/>
        <w:rPr>
          <w:b/>
        </w:rPr>
      </w:pPr>
    </w:p>
    <w:p w14:paraId="4BA87E78" w14:textId="77777777" w:rsidR="009E2A5B" w:rsidRDefault="009E2A5B" w:rsidP="00E33A94">
      <w:pPr>
        <w:pStyle w:val="standard"/>
        <w:rPr>
          <w:b/>
        </w:rPr>
      </w:pPr>
    </w:p>
    <w:p w14:paraId="1A08B177" w14:textId="77777777" w:rsidR="009E2A5B" w:rsidRDefault="009E2A5B" w:rsidP="00E33A94">
      <w:pPr>
        <w:pStyle w:val="standard"/>
        <w:rPr>
          <w:b/>
        </w:rPr>
      </w:pPr>
    </w:p>
    <w:p w14:paraId="5A8CDCF9" w14:textId="77777777" w:rsidR="009E2A5B" w:rsidRDefault="009E2A5B" w:rsidP="00E33A94">
      <w:pPr>
        <w:pStyle w:val="standard"/>
        <w:rPr>
          <w:b/>
        </w:rPr>
      </w:pPr>
    </w:p>
    <w:p w14:paraId="690625E1" w14:textId="77777777" w:rsidR="009E2A5B" w:rsidRDefault="009E2A5B" w:rsidP="00E33A94">
      <w:pPr>
        <w:pStyle w:val="standard"/>
        <w:rPr>
          <w:b/>
        </w:rPr>
      </w:pPr>
    </w:p>
    <w:p w14:paraId="2BE81862" w14:textId="77777777" w:rsidR="009E2A5B" w:rsidRDefault="009E2A5B" w:rsidP="00E33A94">
      <w:pPr>
        <w:pStyle w:val="standard"/>
        <w:rPr>
          <w:b/>
        </w:rPr>
      </w:pPr>
    </w:p>
    <w:tbl>
      <w:tblPr>
        <w:tblStyle w:val="TableGrid"/>
        <w:tblpPr w:leftFromText="180" w:rightFromText="180" w:vertAnchor="text" w:horzAnchor="page" w:tblpX="9070" w:tblpY="-23"/>
        <w:tblOverlap w:val="never"/>
        <w:tblW w:w="0" w:type="auto"/>
        <w:tblLook w:val="04A0" w:firstRow="1" w:lastRow="0" w:firstColumn="1" w:lastColumn="0" w:noHBand="0" w:noVBand="1"/>
      </w:tblPr>
      <w:tblGrid>
        <w:gridCol w:w="2796"/>
      </w:tblGrid>
      <w:tr w:rsidR="009E2A5B" w14:paraId="1ACAD826" w14:textId="77777777" w:rsidTr="009E2A5B">
        <w:trPr>
          <w:trHeight w:val="824"/>
        </w:trPr>
        <w:tc>
          <w:tcPr>
            <w:tcW w:w="2796" w:type="dxa"/>
          </w:tcPr>
          <w:p w14:paraId="6CC05435" w14:textId="77777777" w:rsidR="009E2A5B" w:rsidRDefault="009E2A5B" w:rsidP="009E2A5B">
            <w:pPr>
              <w:rPr>
                <w:noProof/>
              </w:rPr>
            </w:pPr>
            <w:r>
              <w:rPr>
                <w:b/>
                <w:noProof/>
              </w:rPr>
              <w:t>L</w:t>
            </w:r>
            <w:r w:rsidRPr="009E2A5B">
              <w:rPr>
                <w:b/>
                <w:noProof/>
              </w:rPr>
              <w:t xml:space="preserve">OM </w:t>
            </w:r>
            <w:r>
              <w:rPr>
                <w:noProof/>
              </w:rPr>
              <w:t>= Large Organic</w:t>
            </w:r>
            <w:r>
              <w:rPr>
                <w:noProof/>
              </w:rPr>
              <w:br/>
              <w:t>Molecules</w:t>
            </w:r>
          </w:p>
          <w:p w14:paraId="296B7742" w14:textId="77777777" w:rsidR="009E2A5B" w:rsidRDefault="009E2A5B" w:rsidP="009E2A5B">
            <w:pPr>
              <w:rPr>
                <w:noProof/>
              </w:rPr>
            </w:pPr>
            <w:r w:rsidRPr="009E2A5B">
              <w:rPr>
                <w:b/>
                <w:noProof/>
              </w:rPr>
              <w:t>SOM</w:t>
            </w:r>
            <w:r>
              <w:rPr>
                <w:noProof/>
              </w:rPr>
              <w:t xml:space="preserve"> = Small Organic Molecules</w:t>
            </w:r>
          </w:p>
        </w:tc>
      </w:tr>
    </w:tbl>
    <w:p w14:paraId="01FC33CF" w14:textId="77777777" w:rsidR="009E2A5B" w:rsidRDefault="009E2A5B" w:rsidP="00E33A94">
      <w:pPr>
        <w:pStyle w:val="standard"/>
        <w:rPr>
          <w:b/>
        </w:rPr>
      </w:pPr>
    </w:p>
    <w:p w14:paraId="571CDCE8" w14:textId="77777777" w:rsidR="009E2A5B" w:rsidRDefault="009E2A5B" w:rsidP="009E2A5B">
      <w:pPr>
        <w:pStyle w:val="standard"/>
        <w:ind w:firstLine="0"/>
        <w:rPr>
          <w:b/>
        </w:rPr>
      </w:pPr>
    </w:p>
    <w:p w14:paraId="793DE843" w14:textId="77777777" w:rsidR="009E2A5B" w:rsidRDefault="009E2A5B" w:rsidP="00E33A94">
      <w:pPr>
        <w:pStyle w:val="standard"/>
        <w:rPr>
          <w:b/>
        </w:rPr>
      </w:pPr>
    </w:p>
    <w:p w14:paraId="57044042" w14:textId="77777777" w:rsidR="009E2A5B" w:rsidRDefault="009E2A5B" w:rsidP="00E33A94">
      <w:pPr>
        <w:pStyle w:val="standard"/>
        <w:rPr>
          <w:b/>
        </w:rPr>
      </w:pPr>
    </w:p>
    <w:p w14:paraId="59220FCC" w14:textId="77777777" w:rsidR="009E2A5B" w:rsidRDefault="009E2A5B" w:rsidP="00E33A94">
      <w:pPr>
        <w:pStyle w:val="standard"/>
        <w:rPr>
          <w:b/>
        </w:rPr>
      </w:pPr>
    </w:p>
    <w:p w14:paraId="0AC4ED90" w14:textId="77777777" w:rsidR="009E2A5B" w:rsidRDefault="009E2A5B" w:rsidP="00E33A94">
      <w:pPr>
        <w:pStyle w:val="standard"/>
        <w:rPr>
          <w:b/>
        </w:rPr>
      </w:pPr>
    </w:p>
    <w:p w14:paraId="3F6567EE" w14:textId="769F1887" w:rsidR="00EA40EF" w:rsidRDefault="00EA40EF" w:rsidP="00E33A94">
      <w:pPr>
        <w:pStyle w:val="standard"/>
      </w:pPr>
      <w:r w:rsidRPr="008D4619">
        <w:rPr>
          <w:b/>
        </w:rPr>
        <w:t xml:space="preserve">Step 2: </w:t>
      </w:r>
      <w:r w:rsidR="003F3256">
        <w:rPr>
          <w:b/>
        </w:rPr>
        <w:t>Blood carries food and oxygen to all the cells in the salmon</w:t>
      </w:r>
      <w:r w:rsidRPr="008D4619">
        <w:rPr>
          <w:b/>
        </w:rPr>
        <w:t>.</w:t>
      </w:r>
      <w:r w:rsidRPr="00590712">
        <w:t xml:space="preserve">  </w:t>
      </w:r>
      <w:r w:rsidR="00E33A94">
        <w:t>The salmon’s circulatory system has small blood vessels near the intestines.  Small organic molecules from digested food can enter the blood there.</w:t>
      </w:r>
    </w:p>
    <w:p w14:paraId="073E285C" w14:textId="1833F3B8" w:rsidR="00E33A94" w:rsidRDefault="00E33A94" w:rsidP="00E33A94">
      <w:pPr>
        <w:pStyle w:val="standard"/>
      </w:pPr>
      <w:r>
        <w:t>There are also small blood vessels in the salmon’s gills.  Oxygen molecules dissolved in the water can enter blood there.</w:t>
      </w:r>
    </w:p>
    <w:p w14:paraId="669FB6C8" w14:textId="41416F31" w:rsidR="00E33A94" w:rsidRPr="00590712" w:rsidRDefault="00E33A94" w:rsidP="00E33A94">
      <w:pPr>
        <w:pStyle w:val="standard"/>
      </w:pPr>
      <w:r>
        <w:t xml:space="preserve">The blood carries food and oxygen to every cell in the salmon’s body.  That’s a good thing, since every cell needs food and oxygen to live and grow!  </w:t>
      </w:r>
    </w:p>
    <w:p w14:paraId="3050DEAB" w14:textId="6967B099" w:rsidR="00EA40EF" w:rsidRPr="00590712" w:rsidRDefault="00EA40EF" w:rsidP="00EA40EF">
      <w:pPr>
        <w:pStyle w:val="standard"/>
      </w:pPr>
      <w:r w:rsidRPr="00BD1FA6">
        <w:rPr>
          <w:b/>
        </w:rPr>
        <w:t xml:space="preserve">Step 3: All the cells get energy by combining </w:t>
      </w:r>
      <w:r w:rsidR="00D941D8">
        <w:rPr>
          <w:b/>
        </w:rPr>
        <w:t>small organic molecules</w:t>
      </w:r>
      <w:r w:rsidRPr="00BD1FA6">
        <w:rPr>
          <w:b/>
        </w:rPr>
        <w:t xml:space="preserve"> with oxygen in the process of cellular respiration.</w:t>
      </w:r>
      <w:r w:rsidRPr="00590712">
        <w:t xml:space="preserve">  All the cells need energy to carry out their life functions, and they get that energy by combining </w:t>
      </w:r>
      <w:r w:rsidR="00D941D8">
        <w:t>glucose</w:t>
      </w:r>
      <w:r w:rsidR="008E7EF3">
        <w:t xml:space="preserve"> and other small organic molecules</w:t>
      </w:r>
      <w:r w:rsidRPr="00590712">
        <w:t xml:space="preserve"> with oxygen.  You are familiar with the chemical equation for cellular respiration: </w:t>
      </w:r>
    </w:p>
    <w:p w14:paraId="297B0B5B" w14:textId="77777777" w:rsidR="00EA40EF" w:rsidRDefault="00EA40EF" w:rsidP="00EA40EF">
      <w:pPr>
        <w:pStyle w:val="standard"/>
      </w:pPr>
      <w:r w:rsidRPr="00590712">
        <w:t>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r w:rsidRPr="00590712">
        <w:t xml:space="preserve"> </w:t>
      </w:r>
      <w:r w:rsidRPr="00590712">
        <w:sym w:font="Wingdings" w:char="F0E0"/>
      </w:r>
      <w:r w:rsidRPr="00590712">
        <w:t xml:space="preserve"> 6 CO</w:t>
      </w:r>
      <w:r w:rsidRPr="00590712">
        <w:rPr>
          <w:vertAlign w:val="subscript"/>
        </w:rPr>
        <w:t>2</w:t>
      </w:r>
      <w:r w:rsidRPr="00590712">
        <w:t xml:space="preserve"> + 6 H</w:t>
      </w:r>
      <w:r w:rsidRPr="00590712">
        <w:rPr>
          <w:vertAlign w:val="subscript"/>
        </w:rPr>
        <w:t>2</w:t>
      </w:r>
      <w:r w:rsidRPr="00590712">
        <w:t>O</w:t>
      </w:r>
    </w:p>
    <w:p w14:paraId="06537B5A" w14:textId="7B2111FE" w:rsidR="00E33A94" w:rsidRPr="00590712" w:rsidRDefault="00E33A94" w:rsidP="00EA40EF">
      <w:pPr>
        <w:pStyle w:val="standard"/>
      </w:pPr>
      <w:r>
        <w:t>The waste products from cellular respiration--</w:t>
      </w:r>
      <w:r w:rsidRPr="00590712">
        <w:t>CO</w:t>
      </w:r>
      <w:r w:rsidRPr="00590712">
        <w:rPr>
          <w:vertAlign w:val="subscript"/>
        </w:rPr>
        <w:t>2</w:t>
      </w:r>
      <w:r>
        <w:rPr>
          <w:vertAlign w:val="subscript"/>
        </w:rPr>
        <w:t xml:space="preserve"> </w:t>
      </w:r>
      <w:r>
        <w:t>and</w:t>
      </w:r>
      <w:r w:rsidRPr="00590712">
        <w:t xml:space="preserve"> H</w:t>
      </w:r>
      <w:r w:rsidRPr="00590712">
        <w:rPr>
          <w:vertAlign w:val="subscript"/>
        </w:rPr>
        <w:t>2</w:t>
      </w:r>
      <w:r w:rsidRPr="00590712">
        <w:t>O</w:t>
      </w:r>
      <w:r w:rsidR="0075393F">
        <w:t xml:space="preserve">—go back into the blood.  They leave the salmon through its gills and urine. </w:t>
      </w:r>
    </w:p>
    <w:p w14:paraId="11763A4D" w14:textId="7C39DCC4" w:rsidR="009E2A5B" w:rsidRDefault="009E2A5B" w:rsidP="009E2A5B">
      <w:pPr>
        <w:pStyle w:val="standard"/>
        <w:ind w:firstLine="0"/>
        <w:jc w:val="center"/>
      </w:pPr>
      <w:r>
        <w:rPr>
          <w:noProof/>
        </w:rPr>
        <w:lastRenderedPageBreak/>
        <w:drawing>
          <wp:inline distT="0" distB="0" distL="0" distR="0" wp14:anchorId="24BA3A87" wp14:editId="239474B6">
            <wp:extent cx="3262652" cy="266944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Animals%20Lesson%206/Salmon/JPG/CarbonTIME_Lesson6_Fig16_KMojica_SalmonGillsIntestineMuscle.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262652" cy="2669442"/>
                    </a:xfrm>
                    <a:prstGeom prst="rect">
                      <a:avLst/>
                    </a:prstGeom>
                    <a:noFill/>
                    <a:ln>
                      <a:noFill/>
                    </a:ln>
                  </pic:spPr>
                </pic:pic>
              </a:graphicData>
            </a:graphic>
          </wp:inline>
        </w:drawing>
      </w:r>
    </w:p>
    <w:p w14:paraId="2333A73E" w14:textId="477B74AB" w:rsidR="00EA40EF" w:rsidRPr="00590712" w:rsidRDefault="00EA40EF" w:rsidP="00EA40EF">
      <w:pPr>
        <w:pStyle w:val="standard"/>
      </w:pPr>
      <w:r w:rsidRPr="00BD1FA6">
        <w:rPr>
          <w:b/>
        </w:rPr>
        <w:t xml:space="preserve">Step 4: Cells grow by making large organic molecules from </w:t>
      </w:r>
      <w:r w:rsidR="0075393F">
        <w:rPr>
          <w:b/>
        </w:rPr>
        <w:t>small organic molecules</w:t>
      </w:r>
      <w:r w:rsidRPr="00BD1FA6">
        <w:rPr>
          <w:b/>
        </w:rPr>
        <w:t xml:space="preserve"> in the process of biosynthesis.</w:t>
      </w:r>
      <w:r w:rsidRPr="00590712">
        <w:t xml:space="preserve"> </w:t>
      </w:r>
      <w:r w:rsidR="001854FA">
        <w:t xml:space="preserve">Salmon grow when their cells grow and divide. In order to grow and divide the cells need to make large organic molecules such as fats and proteins. </w:t>
      </w:r>
      <w:r w:rsidR="004B47CD">
        <w:t>E</w:t>
      </w:r>
      <w:r w:rsidR="001854FA">
        <w:t>ach cell combines the small organic molecules from the blood into the large organic molecules that make up the cell and carry out it its functions.</w:t>
      </w:r>
    </w:p>
    <w:p w14:paraId="1629A492" w14:textId="02B81DCB" w:rsidR="00C475D8" w:rsidRDefault="009E2A5B" w:rsidP="00C475D8">
      <w:pPr>
        <w:pStyle w:val="standard"/>
        <w:ind w:firstLine="0"/>
        <w:jc w:val="center"/>
      </w:pPr>
      <w:r>
        <w:rPr>
          <w:noProof/>
        </w:rPr>
        <w:drawing>
          <wp:inline distT="0" distB="0" distL="0" distR="0" wp14:anchorId="0FA38737" wp14:editId="4B4E9E3E">
            <wp:extent cx="3324661" cy="2720177"/>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2.2%20Media%20and%20Images/Figures%20by%20K.%20Mojica/Animals%20Lesson%206/Salmon/JPG/CarbonTIME_Lesson6_Fig17_SalmonIntestineMuscleCells_KMojica.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324661" cy="2720177"/>
                    </a:xfrm>
                    <a:prstGeom prst="rect">
                      <a:avLst/>
                    </a:prstGeom>
                    <a:noFill/>
                    <a:ln>
                      <a:noFill/>
                    </a:ln>
                  </pic:spPr>
                </pic:pic>
              </a:graphicData>
            </a:graphic>
          </wp:inline>
        </w:drawing>
      </w:r>
    </w:p>
    <w:p w14:paraId="192364FD" w14:textId="69F50082" w:rsidR="00E702E7" w:rsidRDefault="001854FA" w:rsidP="001854FA">
      <w:pPr>
        <w:pStyle w:val="Heading2"/>
      </w:pPr>
      <w:r>
        <w:t>Digging Deeper</w:t>
      </w:r>
    </w:p>
    <w:p w14:paraId="6A7BD665" w14:textId="0595FF36" w:rsidR="005A053F" w:rsidRPr="00D95C3B" w:rsidRDefault="005A053F" w:rsidP="005A053F">
      <w:pPr>
        <w:pStyle w:val="standard"/>
        <w:spacing w:after="120"/>
        <w:ind w:firstLine="0"/>
        <w:contextualSpacing/>
        <w:rPr>
          <w:rFonts w:cs="Arial"/>
          <w:szCs w:val="22"/>
        </w:rPr>
      </w:pPr>
      <w:r w:rsidRPr="001D2DBC">
        <w:rPr>
          <w:rFonts w:cs="Arial"/>
          <w:szCs w:val="22"/>
        </w:rPr>
        <w:t xml:space="preserve">Here are some more places that you can go to learn about </w:t>
      </w:r>
      <w:r>
        <w:rPr>
          <w:rFonts w:cs="Arial"/>
          <w:szCs w:val="22"/>
        </w:rPr>
        <w:t>salmon:</w:t>
      </w:r>
    </w:p>
    <w:p w14:paraId="228B0FBD" w14:textId="2D757EAD" w:rsidR="005A053F" w:rsidRPr="005A053F" w:rsidRDefault="005A053F" w:rsidP="005A053F">
      <w:pPr>
        <w:pStyle w:val="ListParagraph"/>
        <w:numPr>
          <w:ilvl w:val="0"/>
          <w:numId w:val="30"/>
        </w:numPr>
        <w:spacing w:after="120"/>
        <w:rPr>
          <w:color w:val="FF0000"/>
        </w:rPr>
      </w:pPr>
      <w:r>
        <w:t xml:space="preserve">Read more about the salmon life cycle: </w:t>
      </w:r>
      <w:hyperlink r:id="rId11" w:history="1">
        <w:r w:rsidRPr="00F73F03">
          <w:rPr>
            <w:rStyle w:val="Hyperlink"/>
          </w:rPr>
          <w:t>https://www.nps.gov/olym/learn/nature/the-salmon-life-cycle.htm</w:t>
        </w:r>
      </w:hyperlink>
      <w:r>
        <w:t xml:space="preserve"> or or watch this video: </w:t>
      </w:r>
      <w:hyperlink r:id="rId12" w:history="1">
        <w:r w:rsidRPr="00F73F03">
          <w:rPr>
            <w:rStyle w:val="Hyperlink"/>
          </w:rPr>
          <w:t>https://www.youtube.com/watch?v=5DqjsWsY8-g</w:t>
        </w:r>
      </w:hyperlink>
    </w:p>
    <w:p w14:paraId="189519E8" w14:textId="104A9317" w:rsidR="005A053F" w:rsidRPr="005A053F" w:rsidRDefault="005A053F" w:rsidP="005A053F">
      <w:pPr>
        <w:pStyle w:val="ListParagraph"/>
        <w:numPr>
          <w:ilvl w:val="0"/>
          <w:numId w:val="30"/>
        </w:numPr>
        <w:spacing w:after="120"/>
        <w:rPr>
          <w:color w:val="FF0000"/>
        </w:rPr>
      </w:pPr>
      <w:r>
        <w:t xml:space="preserve">Watch this video on how salmon provide nutrients for forests: </w:t>
      </w:r>
      <w:hyperlink r:id="rId13" w:history="1">
        <w:r w:rsidRPr="00F73F03">
          <w:rPr>
            <w:rStyle w:val="Hyperlink"/>
          </w:rPr>
          <w:t>http://www.bbc.com/future/story/20140218-salmon-fertilising-the-forests</w:t>
        </w:r>
      </w:hyperlink>
    </w:p>
    <w:p w14:paraId="16AF9BB4" w14:textId="1147398D" w:rsidR="001854FA" w:rsidRPr="009E2A5B" w:rsidRDefault="005A053F" w:rsidP="001854FA">
      <w:pPr>
        <w:pStyle w:val="ListParagraph"/>
        <w:numPr>
          <w:ilvl w:val="0"/>
          <w:numId w:val="30"/>
        </w:numPr>
        <w:spacing w:after="120"/>
        <w:rPr>
          <w:color w:val="FF0000"/>
        </w:rPr>
      </w:pPr>
      <w:r>
        <w:t xml:space="preserve">Read more about how salmon are important in ecosystems and what is being done around the world to help them: </w:t>
      </w:r>
      <w:hyperlink r:id="rId14" w:history="1">
        <w:r w:rsidRPr="00F73F03">
          <w:rPr>
            <w:rStyle w:val="Hyperlink"/>
          </w:rPr>
          <w:t>https://www.wildsalmoncenter.org/work/why-protect-salmon/</w:t>
        </w:r>
      </w:hyperlink>
    </w:p>
    <w:sectPr w:rsidR="001854FA" w:rsidRPr="009E2A5B" w:rsidSect="006A3BFF">
      <w:footerReference w:type="default" r:id="rId15"/>
      <w:footerReference w:type="first" r:id="rId16"/>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EE5B16" w14:textId="77777777" w:rsidR="001136C0" w:rsidRDefault="001136C0">
      <w:r>
        <w:separator/>
      </w:r>
    </w:p>
  </w:endnote>
  <w:endnote w:type="continuationSeparator" w:id="0">
    <w:p w14:paraId="50211B91" w14:textId="77777777" w:rsidR="001136C0" w:rsidRDefault="001136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182617" w14:textId="7E643EBA" w:rsidR="005A053F" w:rsidRPr="006A3BFF" w:rsidRDefault="005A053F" w:rsidP="006A3BFF">
    <w:pPr>
      <w:pStyle w:val="Footer"/>
      <w:spacing w:after="0"/>
      <w:contextualSpacing/>
      <w:jc w:val="right"/>
      <w:rPr>
        <w:i/>
        <w:color w:val="000000" w:themeColor="text1"/>
        <w:sz w:val="16"/>
        <w:szCs w:val="16"/>
      </w:rPr>
    </w:pPr>
    <w:r w:rsidRPr="006A3BFF">
      <w:rPr>
        <w:i/>
        <w:color w:val="000000" w:themeColor="text1"/>
        <w:sz w:val="16"/>
        <w:szCs w:val="16"/>
      </w:rPr>
      <w:t>Animals Unit, Activity 6.1</w:t>
    </w:r>
  </w:p>
  <w:p w14:paraId="5A79F16F" w14:textId="77777777" w:rsidR="005A053F" w:rsidRPr="00E702E7" w:rsidRDefault="005A053F" w:rsidP="006A3BFF">
    <w:pPr>
      <w:pStyle w:val="Footer"/>
      <w:spacing w:after="0"/>
      <w:contextualSpacing/>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821BDF">
      <w:rPr>
        <w:noProof/>
        <w:color w:val="000000" w:themeColor="text1"/>
        <w:sz w:val="16"/>
        <w:szCs w:val="16"/>
      </w:rPr>
      <w:t>3</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B7039D" w14:textId="77777777" w:rsidR="005A053F" w:rsidRDefault="005A053F" w:rsidP="007422D2">
    <w:pPr>
      <w:pStyle w:val="Footer"/>
      <w:framePr w:wrap="around" w:vAnchor="text" w:hAnchor="page" w:x="10388" w:y="-161"/>
      <w:rPr>
        <w:rStyle w:val="PageNumber"/>
      </w:rPr>
    </w:pPr>
  </w:p>
  <w:tbl>
    <w:tblPr>
      <w:tblStyle w:val="TableGrid"/>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5A053F" w:rsidRPr="006A3BFF" w14:paraId="7C00B560" w14:textId="77777777" w:rsidTr="007422D2">
      <w:trPr>
        <w:trHeight w:val="541"/>
      </w:trPr>
      <w:tc>
        <w:tcPr>
          <w:tcW w:w="4434" w:type="dxa"/>
          <w:shd w:val="clear" w:color="auto" w:fill="auto"/>
        </w:tcPr>
        <w:p w14:paraId="6C126045" w14:textId="77777777" w:rsidR="005A053F" w:rsidRPr="00A60C04" w:rsidRDefault="005A053F" w:rsidP="00CA47D3">
          <w:pPr>
            <w:pStyle w:val="Footer"/>
            <w:ind w:right="360"/>
            <w:rPr>
              <w:i/>
            </w:rPr>
          </w:pPr>
        </w:p>
      </w:tc>
      <w:tc>
        <w:tcPr>
          <w:tcW w:w="5104" w:type="dxa"/>
          <w:shd w:val="clear" w:color="auto" w:fill="auto"/>
        </w:tcPr>
        <w:p w14:paraId="180426CA" w14:textId="496C876C" w:rsidR="005A053F" w:rsidRPr="006A3BFF" w:rsidRDefault="005A053F" w:rsidP="008B5602">
          <w:pPr>
            <w:pStyle w:val="Footer"/>
            <w:spacing w:after="0"/>
            <w:jc w:val="right"/>
            <w:rPr>
              <w:i/>
              <w:color w:val="000000" w:themeColor="text1"/>
              <w:sz w:val="16"/>
              <w:szCs w:val="16"/>
            </w:rPr>
          </w:pPr>
          <w:r w:rsidRPr="006A3BFF">
            <w:rPr>
              <w:i/>
              <w:color w:val="000000" w:themeColor="text1"/>
              <w:sz w:val="16"/>
              <w:szCs w:val="16"/>
            </w:rPr>
            <w:t>Animals Unit, Activity 6.1</w:t>
          </w:r>
        </w:p>
        <w:p w14:paraId="7250C043" w14:textId="580733FE" w:rsidR="005A053F" w:rsidRPr="006A3BFF" w:rsidRDefault="005A053F" w:rsidP="008B5602">
          <w:pPr>
            <w:pStyle w:val="Footer"/>
            <w:spacing w:after="0"/>
            <w:jc w:val="right"/>
            <w:rPr>
              <w:i/>
              <w:color w:val="000000" w:themeColor="text1"/>
              <w:sz w:val="16"/>
              <w:szCs w:val="16"/>
            </w:rPr>
          </w:pPr>
          <w:r w:rsidRPr="006A3BFF">
            <w:rPr>
              <w:i/>
              <w:color w:val="000000" w:themeColor="text1"/>
              <w:sz w:val="16"/>
              <w:szCs w:val="16"/>
            </w:rPr>
            <w:t>Carbon: Transformations in Matter and Energy 201</w:t>
          </w:r>
          <w:r w:rsidR="008F5598">
            <w:rPr>
              <w:i/>
              <w:color w:val="000000" w:themeColor="text1"/>
              <w:sz w:val="16"/>
              <w:szCs w:val="16"/>
            </w:rPr>
            <w:t>9</w:t>
          </w:r>
        </w:p>
        <w:p w14:paraId="1EECC2FA" w14:textId="77777777" w:rsidR="005A053F" w:rsidRPr="006A3BFF" w:rsidRDefault="005A053F" w:rsidP="008B5602">
          <w:pPr>
            <w:pStyle w:val="Footer"/>
            <w:spacing w:after="0"/>
            <w:jc w:val="right"/>
            <w:rPr>
              <w:i/>
              <w:color w:val="000000" w:themeColor="text1"/>
              <w:sz w:val="16"/>
              <w:szCs w:val="16"/>
            </w:rPr>
          </w:pPr>
          <w:r w:rsidRPr="006A3BFF">
            <w:rPr>
              <w:i/>
              <w:color w:val="000000" w:themeColor="text1"/>
              <w:sz w:val="16"/>
              <w:szCs w:val="16"/>
            </w:rPr>
            <w:t>Michigan State University</w:t>
          </w:r>
        </w:p>
      </w:tc>
    </w:tr>
  </w:tbl>
  <w:p w14:paraId="423B2BCC" w14:textId="452DE621" w:rsidR="005A053F" w:rsidRDefault="005A053F" w:rsidP="006A3BFF">
    <w:pPr>
      <w:pStyle w:val="Footer"/>
      <w:tabs>
        <w:tab w:val="clear" w:pos="4320"/>
        <w:tab w:val="clear" w:pos="8640"/>
        <w:tab w:val="left" w:pos="8415"/>
      </w:tabs>
    </w:pPr>
    <w:r>
      <w:rPr>
        <w:i/>
        <w:noProof/>
      </w:rPr>
      <w:drawing>
        <wp:anchor distT="0" distB="0" distL="114300" distR="114300" simplePos="0" relativeHeight="251659264" behindDoc="0" locked="0" layoutInCell="1" allowOverlap="1" wp14:anchorId="3241A8CF" wp14:editId="1BF5D62F">
          <wp:simplePos x="0" y="0"/>
          <wp:positionH relativeFrom="margin">
            <wp:align>left</wp:align>
          </wp:positionH>
          <wp:positionV relativeFrom="paragraph">
            <wp:posOffset>-350732</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93A68D" w14:textId="77777777" w:rsidR="001136C0" w:rsidRDefault="001136C0">
      <w:r>
        <w:separator/>
      </w:r>
    </w:p>
  </w:footnote>
  <w:footnote w:type="continuationSeparator" w:id="0">
    <w:p w14:paraId="6D0EC294" w14:textId="77777777" w:rsidR="001136C0" w:rsidRDefault="001136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7924293"/>
    <w:multiLevelType w:val="hybridMultilevel"/>
    <w:tmpl w:val="A8963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0F402A"/>
    <w:multiLevelType w:val="hybridMultilevel"/>
    <w:tmpl w:val="7EDA0966"/>
    <w:lvl w:ilvl="0" w:tplc="FD1A51EC">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8010FF"/>
    <w:multiLevelType w:val="hybridMultilevel"/>
    <w:tmpl w:val="67742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856847"/>
    <w:multiLevelType w:val="hybridMultilevel"/>
    <w:tmpl w:val="61127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DA93C2C"/>
    <w:multiLevelType w:val="hybridMultilevel"/>
    <w:tmpl w:val="5F2C9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1167E6D"/>
    <w:multiLevelType w:val="hybridMultilevel"/>
    <w:tmpl w:val="D6A28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4"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4"/>
  </w:num>
  <w:num w:numId="3">
    <w:abstractNumId w:val="0"/>
  </w:num>
  <w:num w:numId="4">
    <w:abstractNumId w:val="4"/>
  </w:num>
  <w:num w:numId="5">
    <w:abstractNumId w:val="15"/>
  </w:num>
  <w:num w:numId="6">
    <w:abstractNumId w:val="21"/>
  </w:num>
  <w:num w:numId="7">
    <w:abstractNumId w:val="27"/>
  </w:num>
  <w:num w:numId="8">
    <w:abstractNumId w:val="25"/>
  </w:num>
  <w:num w:numId="9">
    <w:abstractNumId w:val="2"/>
  </w:num>
  <w:num w:numId="10">
    <w:abstractNumId w:val="7"/>
  </w:num>
  <w:num w:numId="11">
    <w:abstractNumId w:val="20"/>
  </w:num>
  <w:num w:numId="12">
    <w:abstractNumId w:val="14"/>
  </w:num>
  <w:num w:numId="13">
    <w:abstractNumId w:val="1"/>
  </w:num>
  <w:num w:numId="14">
    <w:abstractNumId w:val="18"/>
  </w:num>
  <w:num w:numId="15">
    <w:abstractNumId w:val="28"/>
  </w:num>
  <w:num w:numId="16">
    <w:abstractNumId w:val="19"/>
  </w:num>
  <w:num w:numId="17">
    <w:abstractNumId w:val="3"/>
  </w:num>
  <w:num w:numId="18">
    <w:abstractNumId w:val="12"/>
  </w:num>
  <w:num w:numId="19">
    <w:abstractNumId w:val="22"/>
  </w:num>
  <w:num w:numId="20">
    <w:abstractNumId w:val="23"/>
  </w:num>
  <w:num w:numId="21">
    <w:abstractNumId w:val="10"/>
  </w:num>
  <w:num w:numId="22">
    <w:abstractNumId w:val="26"/>
  </w:num>
  <w:num w:numId="23">
    <w:abstractNumId w:val="26"/>
  </w:num>
  <w:num w:numId="24">
    <w:abstractNumId w:val="17"/>
  </w:num>
  <w:num w:numId="25">
    <w:abstractNumId w:val="11"/>
  </w:num>
  <w:num w:numId="26">
    <w:abstractNumId w:val="8"/>
  </w:num>
  <w:num w:numId="27">
    <w:abstractNumId w:val="16"/>
  </w:num>
  <w:num w:numId="28">
    <w:abstractNumId w:val="9"/>
  </w:num>
  <w:num w:numId="29">
    <w:abstractNumId w:val="5"/>
  </w:num>
  <w:num w:numId="3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ttachedTemplate r:id="rId1"/>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7BD4"/>
    <w:rsid w:val="00064F8F"/>
    <w:rsid w:val="00080F0A"/>
    <w:rsid w:val="000C42BE"/>
    <w:rsid w:val="001136C0"/>
    <w:rsid w:val="00135C69"/>
    <w:rsid w:val="001401F3"/>
    <w:rsid w:val="00147845"/>
    <w:rsid w:val="0016032A"/>
    <w:rsid w:val="00184C6A"/>
    <w:rsid w:val="001854FA"/>
    <w:rsid w:val="001B4E20"/>
    <w:rsid w:val="00206DEE"/>
    <w:rsid w:val="0023266B"/>
    <w:rsid w:val="00245684"/>
    <w:rsid w:val="002A54C3"/>
    <w:rsid w:val="002A5C2F"/>
    <w:rsid w:val="00323A39"/>
    <w:rsid w:val="003F3256"/>
    <w:rsid w:val="004036E4"/>
    <w:rsid w:val="00453590"/>
    <w:rsid w:val="004A545A"/>
    <w:rsid w:val="004B47CD"/>
    <w:rsid w:val="004E3384"/>
    <w:rsid w:val="00515ACD"/>
    <w:rsid w:val="00545934"/>
    <w:rsid w:val="005621F5"/>
    <w:rsid w:val="005A053F"/>
    <w:rsid w:val="00692A50"/>
    <w:rsid w:val="006A3BFF"/>
    <w:rsid w:val="006E4048"/>
    <w:rsid w:val="00707125"/>
    <w:rsid w:val="007422D2"/>
    <w:rsid w:val="00746315"/>
    <w:rsid w:val="0075393F"/>
    <w:rsid w:val="00777BD4"/>
    <w:rsid w:val="00790720"/>
    <w:rsid w:val="007F4969"/>
    <w:rsid w:val="00821BDF"/>
    <w:rsid w:val="008423F7"/>
    <w:rsid w:val="0084265F"/>
    <w:rsid w:val="00861A04"/>
    <w:rsid w:val="008B5602"/>
    <w:rsid w:val="008B7A94"/>
    <w:rsid w:val="008C1C0E"/>
    <w:rsid w:val="008E016E"/>
    <w:rsid w:val="008E4044"/>
    <w:rsid w:val="008E7EF3"/>
    <w:rsid w:val="008F5598"/>
    <w:rsid w:val="00933164"/>
    <w:rsid w:val="00935091"/>
    <w:rsid w:val="00983032"/>
    <w:rsid w:val="009843E9"/>
    <w:rsid w:val="00993E09"/>
    <w:rsid w:val="009B4EA0"/>
    <w:rsid w:val="009E2A5B"/>
    <w:rsid w:val="00A40110"/>
    <w:rsid w:val="00A97E2D"/>
    <w:rsid w:val="00AC7D27"/>
    <w:rsid w:val="00B56E42"/>
    <w:rsid w:val="00BB67BB"/>
    <w:rsid w:val="00BD5909"/>
    <w:rsid w:val="00C426E7"/>
    <w:rsid w:val="00C451A7"/>
    <w:rsid w:val="00C475D8"/>
    <w:rsid w:val="00C74AA8"/>
    <w:rsid w:val="00C9335E"/>
    <w:rsid w:val="00CA47D3"/>
    <w:rsid w:val="00D22251"/>
    <w:rsid w:val="00D941D8"/>
    <w:rsid w:val="00D972D8"/>
    <w:rsid w:val="00DA553D"/>
    <w:rsid w:val="00DC16BE"/>
    <w:rsid w:val="00DD04A3"/>
    <w:rsid w:val="00DF05C4"/>
    <w:rsid w:val="00E2199F"/>
    <w:rsid w:val="00E33A94"/>
    <w:rsid w:val="00E57BA6"/>
    <w:rsid w:val="00E61F11"/>
    <w:rsid w:val="00E702E7"/>
    <w:rsid w:val="00EA40EF"/>
    <w:rsid w:val="00F07EF7"/>
    <w:rsid w:val="00F17224"/>
    <w:rsid w:val="00F533F1"/>
    <w:rsid w:val="00FB233D"/>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C0C4453"/>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6A3BFF"/>
    <w:rPr>
      <w:sz w:val="18"/>
      <w:szCs w:val="18"/>
    </w:rPr>
  </w:style>
  <w:style w:type="paragraph" w:styleId="CommentText">
    <w:name w:val="annotation text"/>
    <w:basedOn w:val="Normal"/>
    <w:link w:val="CommentTextChar"/>
    <w:uiPriority w:val="99"/>
    <w:semiHidden/>
    <w:unhideWhenUsed/>
    <w:rsid w:val="006A3BFF"/>
    <w:rPr>
      <w:sz w:val="24"/>
      <w:szCs w:val="24"/>
    </w:rPr>
  </w:style>
  <w:style w:type="character" w:customStyle="1" w:styleId="CommentTextChar">
    <w:name w:val="Comment Text Char"/>
    <w:basedOn w:val="DefaultParagraphFont"/>
    <w:link w:val="CommentText"/>
    <w:uiPriority w:val="99"/>
    <w:semiHidden/>
    <w:rsid w:val="006A3BFF"/>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6A3BFF"/>
    <w:rPr>
      <w:b/>
      <w:bCs/>
      <w:sz w:val="20"/>
      <w:szCs w:val="20"/>
    </w:rPr>
  </w:style>
  <w:style w:type="character" w:customStyle="1" w:styleId="CommentSubjectChar">
    <w:name w:val="Comment Subject Char"/>
    <w:basedOn w:val="CommentTextChar"/>
    <w:link w:val="CommentSubject"/>
    <w:uiPriority w:val="99"/>
    <w:semiHidden/>
    <w:rsid w:val="006A3BFF"/>
    <w:rPr>
      <w:rFonts w:ascii="Arial" w:hAnsi="Arial"/>
      <w:b/>
      <w:bCs/>
      <w:sz w:val="24"/>
      <w:szCs w:val="24"/>
    </w:rPr>
  </w:style>
  <w:style w:type="paragraph" w:styleId="BalloonText">
    <w:name w:val="Balloon Text"/>
    <w:basedOn w:val="Normal"/>
    <w:link w:val="BalloonTextChar"/>
    <w:uiPriority w:val="99"/>
    <w:semiHidden/>
    <w:unhideWhenUsed/>
    <w:rsid w:val="006A3BFF"/>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6A3BFF"/>
    <w:rPr>
      <w:rFonts w:ascii="Times New Roman" w:hAnsi="Times New Roman"/>
      <w:sz w:val="18"/>
      <w:szCs w:val="18"/>
    </w:rPr>
  </w:style>
  <w:style w:type="character" w:styleId="FollowedHyperlink">
    <w:name w:val="FollowedHyperlink"/>
    <w:basedOn w:val="DefaultParagraphFont"/>
    <w:uiPriority w:val="99"/>
    <w:semiHidden/>
    <w:unhideWhenUsed/>
    <w:rsid w:val="005A053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www.bbc.com/future/story/20140218-salmon-fertilising-the-forests"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yperlink" Target="https://www.youtube.com/watch?v=5DqjsWsY8-g"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ps.gov/olym/learn/nature/the-salmon-life-cycle.htm"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hyperlink" Target="https://www.wildsalmoncenter.org/work/why-protect-salmon/"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ndya/Dropbox%20(CarbonTIME)/1%20CTIME2%20Network%20Leaders/1.6%20Templates/CTIME_Template_w_Logo_Date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CTIME_Template_w_Logo_Dated.dotx</Template>
  <TotalTime>10</TotalTime>
  <Pages>3</Pages>
  <Words>744</Words>
  <Characters>4246</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4981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9</cp:revision>
  <cp:lastPrinted>2017-07-10T19:50:00Z</cp:lastPrinted>
  <dcterms:created xsi:type="dcterms:W3CDTF">2017-09-04T21:07:00Z</dcterms:created>
  <dcterms:modified xsi:type="dcterms:W3CDTF">2019-07-03T17:28:00Z</dcterms:modified>
</cp:coreProperties>
</file>